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6EF" w:rsidRPr="00CF2C35" w:rsidRDefault="00DD36EF" w:rsidP="00DD36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  <w:u w:val="single"/>
        </w:rPr>
        <w:t>John NOKE</w:t>
      </w:r>
      <w:r w:rsidRPr="00CF2C3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CF2C35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CF2C35">
        <w:rPr>
          <w:rFonts w:ascii="Times New Roman" w:hAnsi="Times New Roman" w:cs="Times New Roman"/>
          <w:sz w:val="24"/>
          <w:szCs w:val="24"/>
        </w:rPr>
        <w:t>fl.1505)</w:t>
      </w:r>
    </w:p>
    <w:p w:rsidR="00DD36EF" w:rsidRPr="00CF2C35" w:rsidRDefault="00DD36EF" w:rsidP="00DD3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 xml:space="preserve">of 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Kenarton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>, Kent.</w:t>
      </w:r>
    </w:p>
    <w:p w:rsidR="00DD36EF" w:rsidRPr="00CF2C35" w:rsidRDefault="00DD36EF" w:rsidP="00DD36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EF" w:rsidRPr="00CF2C35" w:rsidRDefault="00DD36EF" w:rsidP="00DD36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EF" w:rsidRPr="00CF2C35" w:rsidRDefault="00DD36EF" w:rsidP="00DD36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ab/>
        <w:t>1505</w:t>
      </w:r>
      <w:r w:rsidRPr="00CF2C35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CF2C35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CF2C35">
        <w:rPr>
          <w:rFonts w:ascii="Times New Roman" w:hAnsi="Times New Roman" w:cs="Times New Roman"/>
          <w:sz w:val="24"/>
          <w:szCs w:val="24"/>
        </w:rPr>
        <w:t xml:space="preserve"> p.347)</w:t>
      </w:r>
    </w:p>
    <w:p w:rsidR="00DD36EF" w:rsidRPr="00CF2C35" w:rsidRDefault="00DD36EF" w:rsidP="00DD36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36EF" w:rsidRPr="00CF2C35" w:rsidRDefault="00DD36EF" w:rsidP="00DD36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E71FC3" w:rsidRDefault="00DD36EF" w:rsidP="00DD36E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F2C35">
        <w:rPr>
          <w:rFonts w:ascii="Times New Roman" w:hAnsi="Times New Roman" w:cs="Times New Roman"/>
          <w:sz w:val="24"/>
          <w:szCs w:val="24"/>
        </w:rPr>
        <w:t>9 April 2016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6EF" w:rsidRDefault="00DD36EF" w:rsidP="00E71FC3">
      <w:pPr>
        <w:spacing w:after="0" w:line="240" w:lineRule="auto"/>
      </w:pPr>
      <w:r>
        <w:separator/>
      </w:r>
    </w:p>
  </w:endnote>
  <w:endnote w:type="continuationSeparator" w:id="0">
    <w:p w:rsidR="00DD36EF" w:rsidRDefault="00DD36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6EF" w:rsidRDefault="00DD36EF" w:rsidP="00E71FC3">
      <w:pPr>
        <w:spacing w:after="0" w:line="240" w:lineRule="auto"/>
      </w:pPr>
      <w:r>
        <w:separator/>
      </w:r>
    </w:p>
  </w:footnote>
  <w:footnote w:type="continuationSeparator" w:id="0">
    <w:p w:rsidR="00DD36EF" w:rsidRDefault="00DD36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6EF"/>
    <w:rsid w:val="00AB52E8"/>
    <w:rsid w:val="00B16D3F"/>
    <w:rsid w:val="00DD36E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9FE735-3C95-40A7-879E-7699EC607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2016-04-10T19:00:00Z</dcterms:created>
  <dcterms:modified xsi:type="dcterms:W3CDTF">2016-04-10T19:01:00Z</dcterms:modified>
</cp:coreProperties>
</file>